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70D60" w14:textId="77777777" w:rsidR="007E4557" w:rsidRDefault="007E4557" w:rsidP="007E4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BRAUNSTON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fl.1483)</w:t>
      </w:r>
    </w:p>
    <w:p w14:paraId="44D8F5B7" w14:textId="77777777" w:rsidR="007E4557" w:rsidRDefault="007E4557" w:rsidP="007E4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East </w:t>
      </w:r>
      <w:proofErr w:type="spellStart"/>
      <w:r>
        <w:rPr>
          <w:rFonts w:ascii="Times New Roman" w:hAnsi="Times New Roman" w:cs="Times New Roman"/>
        </w:rPr>
        <w:t>Berfold</w:t>
      </w:r>
      <w:proofErr w:type="spellEnd"/>
      <w:r>
        <w:rPr>
          <w:rFonts w:ascii="Times New Roman" w:hAnsi="Times New Roman" w:cs="Times New Roman"/>
        </w:rPr>
        <w:t xml:space="preserve">, Suffolk. </w:t>
      </w:r>
      <w:proofErr w:type="spellStart"/>
      <w:r>
        <w:rPr>
          <w:rFonts w:ascii="Times New Roman" w:hAnsi="Times New Roman" w:cs="Times New Roman"/>
        </w:rPr>
        <w:t>Seaver</w:t>
      </w:r>
      <w:proofErr w:type="spellEnd"/>
      <w:r>
        <w:rPr>
          <w:rFonts w:ascii="Times New Roman" w:hAnsi="Times New Roman" w:cs="Times New Roman"/>
        </w:rPr>
        <w:t>.</w:t>
      </w:r>
    </w:p>
    <w:p w14:paraId="52573F27" w14:textId="77777777" w:rsidR="007E4557" w:rsidRDefault="007E4557" w:rsidP="007E4557">
      <w:pPr>
        <w:rPr>
          <w:rFonts w:ascii="Times New Roman" w:hAnsi="Times New Roman" w:cs="Times New Roman"/>
        </w:rPr>
      </w:pPr>
    </w:p>
    <w:p w14:paraId="781E948E" w14:textId="77777777" w:rsidR="007E4557" w:rsidRDefault="007E4557" w:rsidP="007E4557">
      <w:pPr>
        <w:rPr>
          <w:rFonts w:ascii="Times New Roman" w:hAnsi="Times New Roman" w:cs="Times New Roman"/>
        </w:rPr>
      </w:pPr>
    </w:p>
    <w:p w14:paraId="4836002D" w14:textId="77777777" w:rsidR="007E4557" w:rsidRDefault="007E4557" w:rsidP="007E4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 xml:space="preserve">Alice Parker, Abbess of </w:t>
      </w:r>
      <w:proofErr w:type="spellStart"/>
      <w:r>
        <w:rPr>
          <w:rFonts w:ascii="Times New Roman" w:hAnsi="Times New Roman" w:cs="Times New Roman"/>
        </w:rPr>
        <w:t>Canonlegh</w:t>
      </w:r>
      <w:proofErr w:type="spellEnd"/>
      <w:r>
        <w:rPr>
          <w:rFonts w:ascii="Times New Roman" w:hAnsi="Times New Roman" w:cs="Times New Roman"/>
        </w:rPr>
        <w:t>(q.v.), brought a plaint of debt against</w:t>
      </w:r>
    </w:p>
    <w:p w14:paraId="5AB18A19" w14:textId="77777777" w:rsidR="007E4557" w:rsidRDefault="007E4557" w:rsidP="007E455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him and Thomas Braunston of Ipswich(q.v.), as the executors of Robert Braunston of Benfleet(q.v.), and also John </w:t>
      </w:r>
      <w:proofErr w:type="spellStart"/>
      <w:r>
        <w:rPr>
          <w:rFonts w:ascii="Times New Roman" w:hAnsi="Times New Roman" w:cs="Times New Roman"/>
        </w:rPr>
        <w:t>Colyn</w:t>
      </w:r>
      <w:proofErr w:type="spellEnd"/>
      <w:r>
        <w:rPr>
          <w:rFonts w:ascii="Times New Roman" w:hAnsi="Times New Roman" w:cs="Times New Roman"/>
        </w:rPr>
        <w:t xml:space="preserve"> of </w:t>
      </w:r>
      <w:proofErr w:type="spellStart"/>
      <w:proofErr w:type="gramStart"/>
      <w:r>
        <w:rPr>
          <w:rFonts w:ascii="Times New Roman" w:hAnsi="Times New Roman" w:cs="Times New Roman"/>
        </w:rPr>
        <w:t>St.Osyth</w:t>
      </w:r>
      <w:proofErr w:type="spellEnd"/>
      <w:proofErr w:type="gramEnd"/>
      <w:r>
        <w:rPr>
          <w:rFonts w:ascii="Times New Roman" w:hAnsi="Times New Roman" w:cs="Times New Roman"/>
        </w:rPr>
        <w:t>(q.v.) and his</w:t>
      </w:r>
    </w:p>
    <w:p w14:paraId="680BD36C" w14:textId="77777777" w:rsidR="007E4557" w:rsidRDefault="007E4557" w:rsidP="007E455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wife, Joan(q.v.), as the executors of William Terry of Manningtree(q.v.).</w:t>
      </w:r>
    </w:p>
    <w:p w14:paraId="28BAB71E" w14:textId="77777777" w:rsidR="007E4557" w:rsidRDefault="007E4557" w:rsidP="007E4557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14:paraId="1E0FCE6C" w14:textId="77777777" w:rsidR="007E4557" w:rsidRDefault="007E4557" w:rsidP="007E4557">
      <w:pPr>
        <w:rPr>
          <w:rFonts w:ascii="Times New Roman" w:hAnsi="Times New Roman" w:cs="Times New Roman"/>
        </w:rPr>
      </w:pPr>
    </w:p>
    <w:p w14:paraId="5F6EB483" w14:textId="77777777" w:rsidR="007E4557" w:rsidRDefault="007E4557" w:rsidP="007E4557">
      <w:pPr>
        <w:rPr>
          <w:rFonts w:ascii="Times New Roman" w:hAnsi="Times New Roman" w:cs="Times New Roman"/>
        </w:rPr>
      </w:pPr>
    </w:p>
    <w:p w14:paraId="350FF708" w14:textId="77777777" w:rsidR="007E4557" w:rsidRDefault="007E4557" w:rsidP="007E455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 June 2019</w:t>
      </w:r>
    </w:p>
    <w:p w14:paraId="4F538728" w14:textId="77777777" w:rsidR="006B2F86" w:rsidRPr="00E71FC3" w:rsidRDefault="007E455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4DB7F5" w14:textId="77777777" w:rsidR="007E4557" w:rsidRDefault="007E4557" w:rsidP="00E71FC3">
      <w:r>
        <w:separator/>
      </w:r>
    </w:p>
  </w:endnote>
  <w:endnote w:type="continuationSeparator" w:id="0">
    <w:p w14:paraId="4F94504E" w14:textId="77777777" w:rsidR="007E4557" w:rsidRDefault="007E455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A64F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4EFBC" w14:textId="77777777" w:rsidR="007E4557" w:rsidRDefault="007E4557" w:rsidP="00E71FC3">
      <w:r>
        <w:separator/>
      </w:r>
    </w:p>
  </w:footnote>
  <w:footnote w:type="continuationSeparator" w:id="0">
    <w:p w14:paraId="71BB756C" w14:textId="77777777" w:rsidR="007E4557" w:rsidRDefault="007E455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4557"/>
    <w:rsid w:val="001A7C09"/>
    <w:rsid w:val="00577BD5"/>
    <w:rsid w:val="00656CBA"/>
    <w:rsid w:val="006A1F77"/>
    <w:rsid w:val="00733BE7"/>
    <w:rsid w:val="007E455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6EB9D2"/>
  <w15:chartTrackingRefBased/>
  <w15:docId w15:val="{EF3973BE-5D24-4204-A3B2-DBA440EF5E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4557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2019-06-25T18:51:00Z</dcterms:created>
  <dcterms:modified xsi:type="dcterms:W3CDTF">2019-06-25T18:51:00Z</dcterms:modified>
</cp:coreProperties>
</file>